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6ADF" w14:textId="77777777" w:rsidR="009151C4" w:rsidRDefault="009151C4" w:rsidP="009151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GODFREY (alias </w:t>
      </w:r>
      <w:proofErr w:type="gramStart"/>
      <w:r>
        <w:rPr>
          <w:rFonts w:cs="Times New Roman"/>
          <w:szCs w:val="24"/>
          <w:u w:val="single"/>
        </w:rPr>
        <w:t>FERMOR)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(fl.1455)</w:t>
      </w:r>
    </w:p>
    <w:p w14:paraId="1028D34B" w14:textId="77777777" w:rsidR="009151C4" w:rsidRDefault="009151C4" w:rsidP="009151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93E957A" w14:textId="77777777" w:rsidR="009151C4" w:rsidRDefault="009151C4" w:rsidP="009151C4">
      <w:pPr>
        <w:pStyle w:val="NoSpacing"/>
        <w:rPr>
          <w:rFonts w:cs="Times New Roman"/>
          <w:szCs w:val="24"/>
        </w:rPr>
      </w:pPr>
    </w:p>
    <w:p w14:paraId="40F929C2" w14:textId="77777777" w:rsidR="009151C4" w:rsidRDefault="009151C4" w:rsidP="009151C4">
      <w:pPr>
        <w:pStyle w:val="NoSpacing"/>
        <w:rPr>
          <w:rFonts w:cs="Times New Roman"/>
          <w:szCs w:val="24"/>
        </w:rPr>
      </w:pPr>
    </w:p>
    <w:p w14:paraId="31C3D969" w14:textId="77777777" w:rsidR="009151C4" w:rsidRDefault="009151C4" w:rsidP="009151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He made his Will.</w:t>
      </w:r>
    </w:p>
    <w:p w14:paraId="41785421" w14:textId="77777777" w:rsidR="009151C4" w:rsidRDefault="009151C4" w:rsidP="009151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40405EAA" w14:textId="77777777" w:rsidR="009151C4" w:rsidRDefault="009151C4" w:rsidP="009151C4">
      <w:pPr>
        <w:pStyle w:val="NoSpacing"/>
        <w:rPr>
          <w:rFonts w:cs="Times New Roman"/>
          <w:szCs w:val="24"/>
        </w:rPr>
      </w:pPr>
    </w:p>
    <w:p w14:paraId="007C7016" w14:textId="77777777" w:rsidR="009151C4" w:rsidRDefault="009151C4" w:rsidP="009151C4">
      <w:pPr>
        <w:pStyle w:val="NoSpacing"/>
        <w:rPr>
          <w:rFonts w:cs="Times New Roman"/>
          <w:szCs w:val="24"/>
        </w:rPr>
      </w:pPr>
    </w:p>
    <w:p w14:paraId="40E4A4AE" w14:textId="77777777" w:rsidR="009151C4" w:rsidRDefault="009151C4" w:rsidP="009151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3CC4F9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6FDDB" w14:textId="77777777" w:rsidR="009151C4" w:rsidRDefault="009151C4" w:rsidP="009139A6">
      <w:r>
        <w:separator/>
      </w:r>
    </w:p>
  </w:endnote>
  <w:endnote w:type="continuationSeparator" w:id="0">
    <w:p w14:paraId="593DDFB4" w14:textId="77777777" w:rsidR="009151C4" w:rsidRDefault="009151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94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81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8B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3BA8D" w14:textId="77777777" w:rsidR="009151C4" w:rsidRDefault="009151C4" w:rsidP="009139A6">
      <w:r>
        <w:separator/>
      </w:r>
    </w:p>
  </w:footnote>
  <w:footnote w:type="continuationSeparator" w:id="0">
    <w:p w14:paraId="0E598874" w14:textId="77777777" w:rsidR="009151C4" w:rsidRDefault="009151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ED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9A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6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C4"/>
    <w:rsid w:val="000666E0"/>
    <w:rsid w:val="002510B7"/>
    <w:rsid w:val="005C130B"/>
    <w:rsid w:val="00826F5C"/>
    <w:rsid w:val="009139A6"/>
    <w:rsid w:val="009151C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3663"/>
  <w15:chartTrackingRefBased/>
  <w15:docId w15:val="{958AFF95-80E1-4211-9CEC-1085171D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5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2023-02-18T22:15:00Z</dcterms:created>
  <dcterms:modified xsi:type="dcterms:W3CDTF">2023-02-18T22:16:00Z</dcterms:modified>
</cp:coreProperties>
</file>